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690B3" w14:textId="08B0554C" w:rsidR="006D464D" w:rsidRDefault="006D464D" w:rsidP="006D46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12</w:t>
      </w:r>
    </w:p>
    <w:p w14:paraId="495A1B10" w14:textId="77777777" w:rsidR="006D464D" w:rsidRPr="00DE1245" w:rsidRDefault="006D464D" w:rsidP="006D464D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20CD0E5B" w14:textId="77777777" w:rsidR="006D464D" w:rsidRDefault="006D464D" w:rsidP="006D464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75AC6EDB" w14:textId="3EE79A24" w:rsidR="006D464D" w:rsidRDefault="006D464D" w:rsidP="006D464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464CF35">
        <w:rPr>
          <w:rFonts w:cs="Arial"/>
          <w:color w:val="000000" w:themeColor="text1"/>
        </w:rPr>
        <w:t xml:space="preserve">LS to 3GPP </w:t>
      </w:r>
      <w:r>
        <w:rPr>
          <w:rFonts w:cs="Arial"/>
          <w:color w:val="000000" w:themeColor="text1"/>
        </w:rPr>
        <w:t>on data plane control by roaming hubs</w:t>
      </w:r>
    </w:p>
    <w:p w14:paraId="0D342B10" w14:textId="77777777" w:rsidR="006D464D" w:rsidRDefault="006D464D" w:rsidP="006D464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264E96" w14:textId="6D4F1060" w:rsidR="00AD50BF" w:rsidRPr="00112E2C" w:rsidRDefault="006D464D" w:rsidP="006D464D">
      <w:pPr>
        <w:keepNext/>
        <w:tabs>
          <w:tab w:val="left" w:pos="2127"/>
        </w:tabs>
        <w:ind w:left="2126" w:hanging="2126"/>
        <w:outlineLvl w:val="0"/>
        <w:rPr>
          <w:rFonts w:cs="Arial"/>
        </w:rPr>
      </w:pPr>
      <w:r>
        <w:rPr>
          <w:b/>
        </w:rPr>
        <w:t>Agenda Item:</w:t>
      </w:r>
      <w:r>
        <w:rPr>
          <w:b/>
        </w:rPr>
        <w:tab/>
        <w:t>3</w:t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54B4CFB5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76013E">
              <w:rPr>
                <w:rFonts w:cs="Arial"/>
                <w:color w:val="000000" w:themeColor="text1"/>
                <w:sz w:val="22"/>
              </w:rPr>
              <w:t>on data plane control by roaming hubs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1325998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00E32805"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63" w:type="dxa"/>
          </w:tcPr>
          <w:p w14:paraId="42264EA4" w14:textId="01C3A602" w:rsidR="00096622" w:rsidRPr="00112E2C" w:rsidRDefault="003D009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15-16 January 2024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02374F6C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003D0092">
              <w:rPr>
                <w:rFonts w:eastAsia="MS Mincho" w:cs="Arial"/>
                <w:lang w:eastAsia="ja-JP"/>
              </w:rPr>
              <w:t>7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76013E">
              <w:rPr>
                <w:rFonts w:eastAsia="MS Mincho" w:cs="Arial"/>
                <w:lang w:eastAsia="ja-JP"/>
              </w:rPr>
              <w:t>14r1</w:t>
            </w:r>
          </w:p>
        </w:tc>
        <w:tc>
          <w:tcPr>
            <w:tcW w:w="2863" w:type="dxa"/>
          </w:tcPr>
          <w:p w14:paraId="42264EAF" w14:textId="720DF548" w:rsidR="0058060A" w:rsidRPr="00112E2C" w:rsidRDefault="003D0092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2.1.2024</w:t>
            </w:r>
          </w:p>
        </w:tc>
        <w:tc>
          <w:tcPr>
            <w:tcW w:w="3373" w:type="dxa"/>
          </w:tcPr>
          <w:p w14:paraId="42264EB0" w14:textId="1EEEA286" w:rsidR="0058060A" w:rsidRPr="00112E2C" w:rsidRDefault="0058060A" w:rsidP="011E2B62">
            <w:pPr>
              <w:pStyle w:val="TableText"/>
            </w:pP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6D464D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CD124A6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3D0092">
              <w:rPr>
                <w:rFonts w:eastAsia="MS Mincho" w:cs="Arial"/>
                <w:lang w:val="fr-BE" w:eastAsia="ja-JP"/>
              </w:rPr>
              <w:t>SA</w:t>
            </w:r>
            <w:r w:rsidR="0076013E">
              <w:rPr>
                <w:rFonts w:eastAsia="MS Mincho" w:cs="Arial"/>
                <w:lang w:val="fr-BE" w:eastAsia="ja-JP"/>
              </w:rPr>
              <w:t>1 and SA</w:t>
            </w:r>
            <w:r w:rsidR="003D0092">
              <w:rPr>
                <w:rFonts w:eastAsia="MS Mincho" w:cs="Arial"/>
                <w:lang w:val="fr-BE" w:eastAsia="ja-JP"/>
              </w:rPr>
              <w:t xml:space="preserve">2 </w:t>
            </w:r>
            <w:r w:rsidR="0076013E">
              <w:rPr>
                <w:rFonts w:eastAsia="MS Mincho" w:cs="Arial"/>
                <w:lang w:val="fr-BE" w:eastAsia="ja-JP"/>
              </w:rPr>
              <w:t>(</w:t>
            </w:r>
            <w:r w:rsidR="001D4761">
              <w:rPr>
                <w:rFonts w:eastAsia="MS Mincho" w:cs="Arial"/>
                <w:lang w:val="fr-BE" w:eastAsia="ja-JP"/>
              </w:rPr>
              <w:t xml:space="preserve">cc: </w:t>
            </w:r>
            <w:r w:rsidR="0076013E">
              <w:rPr>
                <w:rFonts w:eastAsia="MS Mincho" w:cs="Arial"/>
                <w:lang w:val="fr-BE" w:eastAsia="ja-JP"/>
              </w:rPr>
              <w:t>SA3, SA5, SA</w:t>
            </w:r>
            <w:r w:rsidR="00590C49">
              <w:rPr>
                <w:rFonts w:eastAsia="MS Mincho" w:cs="Arial"/>
                <w:lang w:val="fr-BE" w:eastAsia="ja-JP"/>
              </w:rPr>
              <w:t>, CT4</w:t>
            </w:r>
            <w:r w:rsidR="0076013E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0AF8F23D" w14:textId="77777777" w:rsidR="0076013E" w:rsidRPr="0086446F" w:rsidRDefault="0076013E" w:rsidP="0076013E">
      <w:pPr>
        <w:rPr>
          <w:rFonts w:cs="Arial"/>
          <w:color w:val="000000" w:themeColor="text1"/>
        </w:rPr>
      </w:pPr>
    </w:p>
    <w:p w14:paraId="0B71BABF" w14:textId="77777777" w:rsidR="0076013E" w:rsidRDefault="0076013E" w:rsidP="0076013E">
      <w:pPr>
        <w:jc w:val="left"/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GSMA 5GMRR would like to draw the attention of 3GPP to the following requirements again:</w:t>
      </w:r>
    </w:p>
    <w:p w14:paraId="7C744846" w14:textId="77777777" w:rsidR="0076013E" w:rsidRPr="0086446F" w:rsidRDefault="0076013E" w:rsidP="0076013E">
      <w:pPr>
        <w:jc w:val="left"/>
        <w:rPr>
          <w:rFonts w:cs="Arial"/>
          <w:color w:val="000000" w:themeColor="text1"/>
        </w:rPr>
      </w:pPr>
    </w:p>
    <w:p w14:paraId="2515E7C9" w14:textId="109D26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>The RH shall have the ability to intervene in roaming data sessions at any time, in order to limit roaming data usage by limiting throughput and/or stopping ongoing data sessions as agreed with the client HPMN. This ability to intervene requires anchoring the media in this intermediary.</w:t>
      </w:r>
    </w:p>
    <w:p w14:paraId="5469DEEA" w14:textId="1BB887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lastRenderedPageBreak/>
        <w:t xml:space="preserve">All N32 messages between client MNOs are transferred via the RH. This shall include the ability for the RH to prevent the establishment of, and the termination of N32-c and N32-f connections, for example if this is required due to contractual reasons. </w:t>
      </w:r>
    </w:p>
    <w:p w14:paraId="7C998920" w14:textId="27064BAE" w:rsidR="0076013E" w:rsidRPr="0086446F" w:rsidRDefault="0076013E" w:rsidP="0076013E">
      <w:pPr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As a clarification to requirement 1: The RH shall be able to intervene on roaming data sessions on the basis of individual PDU sessions and across all PDU sessions of the roamers of a given roaming relationship between two PLMNs.</w:t>
      </w: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</w:p>
    <w:p w14:paraId="7009E877" w14:textId="77777777" w:rsidR="0076013E" w:rsidRPr="0086446F" w:rsidRDefault="0076013E" w:rsidP="0076013E">
      <w:pPr>
        <w:rPr>
          <w:rFonts w:cs="Arial"/>
        </w:rPr>
      </w:pPr>
      <w:r w:rsidRPr="0086446F">
        <w:rPr>
          <w:rFonts w:cs="Arial"/>
        </w:rPr>
        <w:t>GSMA kindly requests SA1 and SA2 to review these requirements and define solutions.   GSMA 5GMRR welcomes an initial response and ongoing collaboration.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6F63093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</w:t>
      </w:r>
      <w:r w:rsidR="003D0092">
        <w:rPr>
          <w:rFonts w:eastAsiaTheme="minorEastAsia" w:cs="Arial"/>
          <w:color w:val="000000" w:themeColor="text1"/>
          <w:lang w:eastAsia="ja-JP"/>
        </w:rPr>
        <w:t>8:</w:t>
      </w:r>
      <w:r>
        <w:rPr>
          <w:rFonts w:eastAsiaTheme="minorEastAsia" w:cs="Arial"/>
          <w:color w:val="000000" w:themeColor="text1"/>
          <w:lang w:eastAsia="ja-JP"/>
        </w:rPr>
        <w:tab/>
      </w:r>
      <w:r w:rsidR="003D0092">
        <w:rPr>
          <w:rFonts w:eastAsiaTheme="minorEastAsia" w:cs="Arial"/>
          <w:color w:val="000000" w:themeColor="text1"/>
          <w:lang w:eastAsia="ja-JP"/>
        </w:rPr>
        <w:t>9-11 April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ED753F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A470F" w14:textId="77777777" w:rsidR="00ED753F" w:rsidRDefault="00ED753F">
      <w:r>
        <w:separator/>
      </w:r>
    </w:p>
    <w:p w14:paraId="2524F154" w14:textId="77777777" w:rsidR="00ED753F" w:rsidRDefault="00ED753F"/>
    <w:p w14:paraId="154AE60E" w14:textId="77777777" w:rsidR="00ED753F" w:rsidRDefault="00ED753F"/>
    <w:p w14:paraId="756865F3" w14:textId="77777777" w:rsidR="00ED753F" w:rsidRDefault="00ED753F"/>
    <w:p w14:paraId="411C0454" w14:textId="77777777" w:rsidR="00ED753F" w:rsidRDefault="00ED753F"/>
    <w:p w14:paraId="6ADED777" w14:textId="77777777" w:rsidR="00ED753F" w:rsidRDefault="00ED753F"/>
    <w:p w14:paraId="01FCDEFB" w14:textId="77777777" w:rsidR="00ED753F" w:rsidRDefault="00ED753F"/>
    <w:p w14:paraId="5D02E247" w14:textId="77777777" w:rsidR="00ED753F" w:rsidRDefault="00ED753F"/>
    <w:p w14:paraId="52AFA63F" w14:textId="77777777" w:rsidR="00ED753F" w:rsidRDefault="00ED753F"/>
  </w:endnote>
  <w:endnote w:type="continuationSeparator" w:id="0">
    <w:p w14:paraId="3398560C" w14:textId="77777777" w:rsidR="00ED753F" w:rsidRDefault="00ED753F">
      <w:r>
        <w:continuationSeparator/>
      </w:r>
    </w:p>
    <w:p w14:paraId="7629D5BC" w14:textId="77777777" w:rsidR="00ED753F" w:rsidRDefault="00ED753F"/>
    <w:p w14:paraId="3DF98329" w14:textId="77777777" w:rsidR="00ED753F" w:rsidRDefault="00ED753F"/>
    <w:p w14:paraId="28298B18" w14:textId="77777777" w:rsidR="00ED753F" w:rsidRDefault="00ED753F"/>
    <w:p w14:paraId="5CC9F155" w14:textId="77777777" w:rsidR="00ED753F" w:rsidRDefault="00ED753F"/>
    <w:p w14:paraId="4A3C2D02" w14:textId="77777777" w:rsidR="00ED753F" w:rsidRDefault="00ED753F"/>
    <w:p w14:paraId="01978B7C" w14:textId="77777777" w:rsidR="00ED753F" w:rsidRDefault="00ED753F"/>
    <w:p w14:paraId="2DCEBAC9" w14:textId="77777777" w:rsidR="00ED753F" w:rsidRDefault="00ED753F"/>
    <w:p w14:paraId="6EE08756" w14:textId="77777777" w:rsidR="00ED753F" w:rsidRDefault="00ED753F"/>
  </w:endnote>
  <w:endnote w:type="continuationNotice" w:id="1">
    <w:p w14:paraId="5395CB02" w14:textId="77777777" w:rsidR="00ED753F" w:rsidRDefault="00ED753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29CF" w14:textId="77777777" w:rsidR="00ED753F" w:rsidRDefault="00ED753F">
      <w:r>
        <w:separator/>
      </w:r>
    </w:p>
    <w:p w14:paraId="48ABC7EF" w14:textId="77777777" w:rsidR="00ED753F" w:rsidRDefault="00ED753F"/>
    <w:p w14:paraId="0121FE95" w14:textId="77777777" w:rsidR="00ED753F" w:rsidRDefault="00ED753F"/>
    <w:p w14:paraId="10305D0B" w14:textId="77777777" w:rsidR="00ED753F" w:rsidRDefault="00ED753F"/>
    <w:p w14:paraId="2A6E2A58" w14:textId="77777777" w:rsidR="00ED753F" w:rsidRDefault="00ED753F"/>
    <w:p w14:paraId="5F5B2B8D" w14:textId="77777777" w:rsidR="00ED753F" w:rsidRDefault="00ED753F"/>
    <w:p w14:paraId="47A29D8C" w14:textId="77777777" w:rsidR="00ED753F" w:rsidRDefault="00ED753F"/>
    <w:p w14:paraId="4482D36F" w14:textId="77777777" w:rsidR="00ED753F" w:rsidRDefault="00ED753F"/>
    <w:p w14:paraId="69F61F6A" w14:textId="77777777" w:rsidR="00ED753F" w:rsidRDefault="00ED753F"/>
  </w:footnote>
  <w:footnote w:type="continuationSeparator" w:id="0">
    <w:p w14:paraId="44A17C51" w14:textId="77777777" w:rsidR="00ED753F" w:rsidRDefault="00ED753F">
      <w:r>
        <w:continuationSeparator/>
      </w:r>
    </w:p>
    <w:p w14:paraId="022B1149" w14:textId="77777777" w:rsidR="00ED753F" w:rsidRDefault="00ED753F"/>
    <w:p w14:paraId="4942D989" w14:textId="77777777" w:rsidR="00ED753F" w:rsidRDefault="00ED753F"/>
    <w:p w14:paraId="24A04992" w14:textId="77777777" w:rsidR="00ED753F" w:rsidRDefault="00ED753F"/>
    <w:p w14:paraId="343326A1" w14:textId="77777777" w:rsidR="00ED753F" w:rsidRDefault="00ED753F"/>
    <w:p w14:paraId="295DB7FF" w14:textId="77777777" w:rsidR="00ED753F" w:rsidRDefault="00ED753F"/>
    <w:p w14:paraId="0B686C62" w14:textId="77777777" w:rsidR="00ED753F" w:rsidRDefault="00ED753F"/>
    <w:p w14:paraId="4012AEAA" w14:textId="77777777" w:rsidR="00ED753F" w:rsidRDefault="00ED753F"/>
    <w:p w14:paraId="27C3790A" w14:textId="77777777" w:rsidR="00ED753F" w:rsidRDefault="00ED753F"/>
  </w:footnote>
  <w:footnote w:type="continuationNotice" w:id="1">
    <w:p w14:paraId="5E4F212A" w14:textId="77777777" w:rsidR="00ED753F" w:rsidRDefault="00ED753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EE494C"/>
    <w:multiLevelType w:val="hybridMultilevel"/>
    <w:tmpl w:val="5ACCA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7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8"/>
  </w:num>
  <w:num w:numId="23" w16cid:durableId="450633515">
    <w:abstractNumId w:val="10"/>
  </w:num>
  <w:num w:numId="24" w16cid:durableId="2054230009">
    <w:abstractNumId w:val="40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9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 w:numId="43" w16cid:durableId="2132478885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7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4761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0C49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D464D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13E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557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2306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D753F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56E1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7CEC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6D464D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5B3F51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00D50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3485D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84048E1-B27A-4033-9951-9FABED55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289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Mirko</cp:lastModifiedBy>
  <cp:revision>2</cp:revision>
  <cp:lastPrinted>2023-10-04T14:40:00Z</cp:lastPrinted>
  <dcterms:created xsi:type="dcterms:W3CDTF">2024-02-05T14:56:00Z</dcterms:created>
  <dcterms:modified xsi:type="dcterms:W3CDTF">2024-02-05T14:56:00Z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